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5F291" w14:textId="77777777" w:rsidR="00D60FD9" w:rsidRDefault="00D60FD9" w:rsidP="00D60FD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HOLTE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21C79A8A" w14:textId="77777777" w:rsidR="00D60FD9" w:rsidRDefault="00D60FD9" w:rsidP="00D60FD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1806F43" w14:textId="77777777" w:rsidR="00D60FD9" w:rsidRDefault="00D60FD9" w:rsidP="00D60FD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73909A0" w14:textId="77777777" w:rsidR="00D60FD9" w:rsidRDefault="00D60FD9" w:rsidP="00D60FD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Oct.1404</w:t>
      </w:r>
      <w:r>
        <w:rPr>
          <w:rFonts w:ascii="Times New Roman" w:hAnsi="Times New Roman" w:cs="Times New Roman"/>
          <w:sz w:val="24"/>
          <w:szCs w:val="24"/>
        </w:rPr>
        <w:tab/>
        <w:t>He was appointed searcher of ships in Exeter and in all ports and places</w:t>
      </w:r>
    </w:p>
    <w:p w14:paraId="22330004" w14:textId="77777777" w:rsidR="00D60FD9" w:rsidRDefault="00D60FD9" w:rsidP="00D60FD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as far as </w:t>
      </w:r>
      <w:proofErr w:type="spellStart"/>
      <w:r>
        <w:rPr>
          <w:rFonts w:ascii="Times New Roman" w:hAnsi="Times New Roman" w:cs="Times New Roman"/>
          <w:sz w:val="24"/>
          <w:szCs w:val="24"/>
        </w:rPr>
        <w:t>Ceton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one side and on the other side westwards in Cornwall</w:t>
      </w:r>
    </w:p>
    <w:p w14:paraId="199463EF" w14:textId="77777777" w:rsidR="00D60FD9" w:rsidRDefault="00D60FD9" w:rsidP="00D60FD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and Devon and then as far as Bridgewater.  (C.F.R. 1399-1405 p.279)</w:t>
      </w:r>
    </w:p>
    <w:p w14:paraId="6CCA906D" w14:textId="77777777" w:rsidR="00D60FD9" w:rsidRDefault="00D60FD9" w:rsidP="00D60FD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213A62D" w14:textId="77777777" w:rsidR="00D60FD9" w:rsidRDefault="00D60FD9" w:rsidP="00D60FD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6DADA80" w14:textId="77777777" w:rsidR="00D60FD9" w:rsidRDefault="00D60FD9" w:rsidP="00D60FD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2021</w:t>
      </w:r>
    </w:p>
    <w:p w14:paraId="0C4CEB8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6848E" w14:textId="77777777" w:rsidR="00D60FD9" w:rsidRDefault="00D60FD9" w:rsidP="009139A6">
      <w:r>
        <w:separator/>
      </w:r>
    </w:p>
  </w:endnote>
  <w:endnote w:type="continuationSeparator" w:id="0">
    <w:p w14:paraId="6BDEDB0F" w14:textId="77777777" w:rsidR="00D60FD9" w:rsidRDefault="00D60F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684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5DB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82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3AAEC" w14:textId="77777777" w:rsidR="00D60FD9" w:rsidRDefault="00D60FD9" w:rsidP="009139A6">
      <w:r>
        <w:separator/>
      </w:r>
    </w:p>
  </w:footnote>
  <w:footnote w:type="continuationSeparator" w:id="0">
    <w:p w14:paraId="463E048F" w14:textId="77777777" w:rsidR="00D60FD9" w:rsidRDefault="00D60F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0D7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0B1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C1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FD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0F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AD0D0"/>
  <w15:chartTrackingRefBased/>
  <w15:docId w15:val="{A99F24EB-3522-47BE-885B-FE503918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2021-07-26T11:41:00Z</dcterms:created>
  <dcterms:modified xsi:type="dcterms:W3CDTF">2021-07-26T11:41:00Z</dcterms:modified>
</cp:coreProperties>
</file>